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F5AF2" w14:textId="77777777" w:rsidR="00BE76DA" w:rsidRPr="00F67F8C" w:rsidRDefault="00BE76DA" w:rsidP="00F67F8C">
      <w:pPr>
        <w:rPr>
          <w:lang w:val="da-DK"/>
        </w:rPr>
      </w:pPr>
    </w:p>
    <w:sectPr w:rsidR="00BE76DA" w:rsidRPr="00F67F8C" w:rsidSect="00BE76D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3119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958FD" w14:textId="77777777" w:rsidR="00874599" w:rsidRDefault="00874599" w:rsidP="007766B1">
      <w:r>
        <w:separator/>
      </w:r>
    </w:p>
  </w:endnote>
  <w:endnote w:type="continuationSeparator" w:id="0">
    <w:p w14:paraId="31A6FA69" w14:textId="77777777" w:rsidR="00874599" w:rsidRDefault="00874599" w:rsidP="00776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sap">
    <w:panose1 w:val="00000000000000000000"/>
    <w:charset w:val="00"/>
    <w:family w:val="auto"/>
    <w:pitch w:val="variable"/>
    <w:sig w:usb0="A00000FF" w:usb1="5000207B" w:usb2="00000000" w:usb3="00000000" w:csb0="00000193" w:csb1="00000000"/>
  </w:font>
  <w:font w:name="Libre Caslon Text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Times New Roman (Body CS)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61233" w14:textId="77777777" w:rsidR="00F9386F" w:rsidRDefault="00F9386F">
    <w:pPr>
      <w:pStyle w:val="Sidefo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852F9" w14:textId="77777777" w:rsidR="00F67F8C" w:rsidRDefault="00F67F8C">
    <w:pPr>
      <w:pStyle w:val="Sidefod"/>
    </w:pPr>
    <w:r w:rsidRPr="007766B1">
      <w:rPr>
        <w:rFonts w:ascii="Libre Caslon Text" w:hAnsi="Libre Caslon Text"/>
        <w:noProof/>
      </w:rPr>
      <w:drawing>
        <wp:anchor distT="0" distB="0" distL="114300" distR="114300" simplePos="0" relativeHeight="251659264" behindDoc="1" locked="0" layoutInCell="1" allowOverlap="1" wp14:anchorId="3E446BE8" wp14:editId="61EC6BCF">
          <wp:simplePos x="0" y="0"/>
          <wp:positionH relativeFrom="column">
            <wp:posOffset>-522949</wp:posOffset>
          </wp:positionH>
          <wp:positionV relativeFrom="paragraph">
            <wp:posOffset>-1343025</wp:posOffset>
          </wp:positionV>
          <wp:extent cx="1710690" cy="1710690"/>
          <wp:effectExtent l="0" t="0" r="3810" b="3810"/>
          <wp:wrapNone/>
          <wp:docPr id="834575921" name="Picture 2" descr="A logo for a boo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8951655" name="Picture 2" descr="A logo for a book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0690" cy="1710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Libre Caslon Text" w:hAnsi="Libre Caslon Text"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5F0DDCF" wp14:editId="447A2078">
              <wp:simplePos x="0" y="0"/>
              <wp:positionH relativeFrom="column">
                <wp:posOffset>1300480</wp:posOffset>
              </wp:positionH>
              <wp:positionV relativeFrom="paragraph">
                <wp:posOffset>-717058</wp:posOffset>
              </wp:positionV>
              <wp:extent cx="5015865" cy="919480"/>
              <wp:effectExtent l="0" t="0" r="635" b="0"/>
              <wp:wrapNone/>
              <wp:docPr id="1261543902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15865" cy="91948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C3C865E" w14:textId="77777777" w:rsidR="00F67F8C" w:rsidRPr="00F67F8C" w:rsidRDefault="00F67F8C" w:rsidP="00F67F8C">
                          <w:pPr>
                            <w:pStyle w:val="Sidefod"/>
                            <w:spacing w:line="360" w:lineRule="auto"/>
                            <w:jc w:val="both"/>
                            <w:rPr>
                              <w:rFonts w:ascii="Libre Caslon Text" w:hAnsi="Libre Caslon Text"/>
                            </w:rPr>
                          </w:pPr>
                          <w:r w:rsidRPr="00F67F8C">
                            <w:rPr>
                              <w:rFonts w:ascii="Libre Caslon Text" w:hAnsi="Libre Caslon Text"/>
                            </w:rPr>
                            <w:t xml:space="preserve">Nicolai Winther-Nielsen </w:t>
                          </w:r>
                        </w:p>
                        <w:p w14:paraId="58FB97C4" w14:textId="77777777" w:rsidR="00F67F8C" w:rsidRPr="00F67F8C" w:rsidRDefault="00F67F8C" w:rsidP="00F67F8C">
                          <w:pPr>
                            <w:pStyle w:val="Sidefod"/>
                            <w:spacing w:line="360" w:lineRule="auto"/>
                            <w:jc w:val="both"/>
                            <w:rPr>
                              <w:rFonts w:ascii="Asap" w:hAnsi="Asap"/>
                              <w:sz w:val="16"/>
                              <w:szCs w:val="16"/>
                            </w:rPr>
                          </w:pPr>
                          <w:r w:rsidRPr="00F67F8C">
                            <w:rPr>
                              <w:rFonts w:ascii="Asap" w:hAnsi="Asap"/>
                              <w:sz w:val="16"/>
                              <w:szCs w:val="16"/>
                            </w:rPr>
                            <w:t>PROFESSOR OF HEBREW BIBLE AND ICT</w:t>
                          </w:r>
                        </w:p>
                        <w:p w14:paraId="46FA2F51" w14:textId="3FB0786F" w:rsidR="00F67F8C" w:rsidRPr="00F67F8C" w:rsidRDefault="00F67F8C" w:rsidP="00F67F8C">
                          <w:pPr>
                            <w:pStyle w:val="Sidefod"/>
                            <w:spacing w:line="360" w:lineRule="auto"/>
                            <w:jc w:val="both"/>
                            <w:rPr>
                              <w:rFonts w:ascii="Asap" w:hAnsi="Asap" w:cs="Times New Roman (Body CS)"/>
                              <w:color w:val="CC760B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sap" w:hAnsi="Asap"/>
                              <w:sz w:val="16"/>
                              <w:szCs w:val="16"/>
                            </w:rPr>
                            <w:t>Mail:</w:t>
                          </w:r>
                          <w:r>
                            <w:rPr>
                              <w:rFonts w:ascii="Asap" w:hAnsi="Asap" w:cs="Times New Roman (Body CS)"/>
                              <w:color w:val="CC760B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2" w:history="1">
                            <w:r w:rsidRPr="00F67F8C">
                              <w:rPr>
                                <w:rStyle w:val="Hyperlink"/>
                                <w:rFonts w:ascii="Asap" w:hAnsi="Asap" w:cs="Times New Roman (Body CS)"/>
                                <w:color w:val="CC760B"/>
                                <w:sz w:val="16"/>
                                <w:szCs w:val="16"/>
                              </w:rPr>
                              <w:t>nicolaiwn@gmail.com</w:t>
                            </w:r>
                          </w:hyperlink>
                          <w:r>
                            <w:rPr>
                              <w:rFonts w:ascii="Asap" w:hAnsi="Asap" w:cs="Times New Roman (Body CS)"/>
                              <w:color w:val="CC760B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F67F8C">
                            <w:rPr>
                              <w:rFonts w:ascii="Asap" w:hAnsi="Asap"/>
                              <w:color w:val="CC760B"/>
                              <w:sz w:val="16"/>
                              <w:szCs w:val="16"/>
                            </w:rPr>
                            <w:t xml:space="preserve">  </w:t>
                          </w:r>
                          <w:r>
                            <w:rPr>
                              <w:rFonts w:ascii="Asap" w:hAnsi="Asap"/>
                              <w:sz w:val="16"/>
                              <w:szCs w:val="16"/>
                            </w:rPr>
                            <w:t xml:space="preserve">•   Tel/WhatsApp: +45 51 34 79 29   •   Web: </w:t>
                          </w:r>
                          <w:hyperlink r:id="rId3" w:history="1">
                            <w:r w:rsidR="00BB73D2" w:rsidRPr="00BB73D2">
                              <w:rPr>
                                <w:rStyle w:val="Hyperlink"/>
                                <w:rFonts w:ascii="Asap" w:hAnsi="Asap"/>
                                <w:color w:val="E97132" w:themeColor="accent2"/>
                                <w:sz w:val="16"/>
                                <w:szCs w:val="16"/>
                                <w:lang w:val="en-US"/>
                              </w:rPr>
                              <w:t>https://</w:t>
                            </w:r>
                            <w:r w:rsidR="00BB73D2" w:rsidRPr="00BB73D2">
                              <w:rPr>
                                <w:rStyle w:val="Hyperlink"/>
                                <w:rFonts w:ascii="Asap" w:hAnsi="Asap"/>
                                <w:color w:val="E97132" w:themeColor="accent2"/>
                                <w:sz w:val="16"/>
                                <w:szCs w:val="16"/>
                              </w:rPr>
                              <w:t>theonlineprofessor.</w:t>
                            </w:r>
                            <w:r w:rsidR="00BB73D2" w:rsidRPr="00BB73D2">
                              <w:rPr>
                                <w:rStyle w:val="Hyperlink"/>
                                <w:rFonts w:ascii="Asap" w:hAnsi="Asap"/>
                                <w:color w:val="E97132" w:themeColor="accent2"/>
                                <w:sz w:val="16"/>
                                <w:szCs w:val="16"/>
                                <w:lang w:val="en-US"/>
                              </w:rPr>
                              <w:t>org</w:t>
                            </w:r>
                          </w:hyperlink>
                        </w:p>
                        <w:p w14:paraId="06F60C99" w14:textId="77777777" w:rsidR="00F67F8C" w:rsidRDefault="00F67F8C" w:rsidP="00F67F8C">
                          <w:pPr>
                            <w:pStyle w:val="Sidefod"/>
                            <w:spacing w:line="360" w:lineRule="auto"/>
                            <w:jc w:val="both"/>
                            <w:rPr>
                              <w:rFonts w:ascii="Asap" w:hAnsi="Asap"/>
                              <w:sz w:val="16"/>
                              <w:szCs w:val="16"/>
                            </w:rPr>
                          </w:pPr>
                        </w:p>
                        <w:p w14:paraId="284DF8B7" w14:textId="77777777" w:rsidR="00F67F8C" w:rsidRPr="007766B1" w:rsidRDefault="00F67F8C" w:rsidP="00F67F8C">
                          <w:pPr>
                            <w:pStyle w:val="Sidefod"/>
                            <w:spacing w:line="360" w:lineRule="auto"/>
                            <w:jc w:val="both"/>
                            <w:rPr>
                              <w:rFonts w:ascii="Asap" w:hAnsi="Asap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sap" w:hAnsi="Asap"/>
                              <w:sz w:val="16"/>
                              <w:szCs w:val="16"/>
                            </w:rPr>
                            <w:t xml:space="preserve">                               </w:t>
                          </w:r>
                        </w:p>
                        <w:p w14:paraId="524B419F" w14:textId="77777777" w:rsidR="00F67F8C" w:rsidRDefault="00F67F8C" w:rsidP="00F67F8C">
                          <w:pPr>
                            <w:pStyle w:val="Sidehoved"/>
                            <w:tabs>
                              <w:tab w:val="clear" w:pos="4513"/>
                              <w:tab w:val="clear" w:pos="9026"/>
                              <w:tab w:val="left" w:pos="7908"/>
                            </w:tabs>
                            <w:spacing w:line="360" w:lineRule="auto"/>
                            <w:jc w:val="both"/>
                          </w:pPr>
                          <w:r>
                            <w:tab/>
                          </w:r>
                        </w:p>
                        <w:p w14:paraId="2C2152FF" w14:textId="77777777" w:rsidR="00F67F8C" w:rsidRDefault="00F67F8C" w:rsidP="00F67F8C">
                          <w:pPr>
                            <w:spacing w:line="360" w:lineRule="auto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F0DDC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02.4pt;margin-top:-56.45pt;width:394.95pt;height:72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" fillcolor="white [3201]" stroked="f" strokeweight=".5pt">
              <v:textbox>
                <w:txbxContent>
                  <w:p w14:paraId="1C3C865E" w14:textId="77777777" w:rsidR="00F67F8C" w:rsidRPr="00F67F8C" w:rsidRDefault="00F67F8C" w:rsidP="00F67F8C">
                    <w:pPr>
                      <w:pStyle w:val="Sidefod"/>
                      <w:spacing w:line="360" w:lineRule="auto"/>
                      <w:jc w:val="both"/>
                      <w:rPr>
                        <w:rFonts w:ascii="Libre Caslon Text" w:hAnsi="Libre Caslon Text"/>
                      </w:rPr>
                    </w:pPr>
                    <w:r w:rsidRPr="00F67F8C">
                      <w:rPr>
                        <w:rFonts w:ascii="Libre Caslon Text" w:hAnsi="Libre Caslon Text"/>
                      </w:rPr>
                      <w:t xml:space="preserve">Nicolai Winther-Nielsen </w:t>
                    </w:r>
                  </w:p>
                  <w:p w14:paraId="58FB97C4" w14:textId="77777777" w:rsidR="00F67F8C" w:rsidRPr="00F67F8C" w:rsidRDefault="00F67F8C" w:rsidP="00F67F8C">
                    <w:pPr>
                      <w:pStyle w:val="Sidefod"/>
                      <w:spacing w:line="360" w:lineRule="auto"/>
                      <w:jc w:val="both"/>
                      <w:rPr>
                        <w:rFonts w:ascii="Asap" w:hAnsi="Asap"/>
                        <w:sz w:val="16"/>
                        <w:szCs w:val="16"/>
                      </w:rPr>
                    </w:pPr>
                    <w:r w:rsidRPr="00F67F8C">
                      <w:rPr>
                        <w:rFonts w:ascii="Asap" w:hAnsi="Asap"/>
                        <w:sz w:val="16"/>
                        <w:szCs w:val="16"/>
                      </w:rPr>
                      <w:t>PROFESSOR OF HEBREW BIBLE AND ICT</w:t>
                    </w:r>
                  </w:p>
                  <w:p w14:paraId="46FA2F51" w14:textId="3FB0786F" w:rsidR="00F67F8C" w:rsidRPr="00F67F8C" w:rsidRDefault="00F67F8C" w:rsidP="00F67F8C">
                    <w:pPr>
                      <w:pStyle w:val="Sidefod"/>
                      <w:spacing w:line="360" w:lineRule="auto"/>
                      <w:jc w:val="both"/>
                      <w:rPr>
                        <w:rFonts w:ascii="Asap" w:hAnsi="Asap" w:cs="Times New Roman (Body CS)"/>
                        <w:color w:val="CC760B"/>
                        <w:sz w:val="16"/>
                        <w:szCs w:val="16"/>
                      </w:rPr>
                    </w:pPr>
                    <w:r>
                      <w:rPr>
                        <w:rFonts w:ascii="Asap" w:hAnsi="Asap"/>
                        <w:sz w:val="16"/>
                        <w:szCs w:val="16"/>
                      </w:rPr>
                      <w:t>Mail:</w:t>
                    </w:r>
                    <w:r>
                      <w:rPr>
                        <w:rFonts w:ascii="Asap" w:hAnsi="Asap" w:cs="Times New Roman (Body CS)"/>
                        <w:color w:val="CC760B"/>
                        <w:sz w:val="16"/>
                        <w:szCs w:val="16"/>
                      </w:rPr>
                      <w:t xml:space="preserve"> </w:t>
                    </w:r>
                    <w:hyperlink r:id="rId4" w:history="1">
                      <w:r w:rsidRPr="00F67F8C">
                        <w:rPr>
                          <w:rStyle w:val="Hyperlink"/>
                          <w:rFonts w:ascii="Asap" w:hAnsi="Asap" w:cs="Times New Roman (Body CS)"/>
                          <w:color w:val="CC760B"/>
                          <w:sz w:val="16"/>
                          <w:szCs w:val="16"/>
                        </w:rPr>
                        <w:t>nicolaiwn@gmail.com</w:t>
                      </w:r>
                    </w:hyperlink>
                    <w:r>
                      <w:rPr>
                        <w:rFonts w:ascii="Asap" w:hAnsi="Asap" w:cs="Times New Roman (Body CS)"/>
                        <w:color w:val="CC760B"/>
                        <w:sz w:val="16"/>
                        <w:szCs w:val="16"/>
                      </w:rPr>
                      <w:t xml:space="preserve"> </w:t>
                    </w:r>
                    <w:r w:rsidRPr="00F67F8C">
                      <w:rPr>
                        <w:rFonts w:ascii="Asap" w:hAnsi="Asap"/>
                        <w:color w:val="CC760B"/>
                        <w:sz w:val="16"/>
                        <w:szCs w:val="16"/>
                      </w:rPr>
                      <w:t xml:space="preserve">  </w:t>
                    </w:r>
                    <w:r>
                      <w:rPr>
                        <w:rFonts w:ascii="Asap" w:hAnsi="Asap"/>
                        <w:sz w:val="16"/>
                        <w:szCs w:val="16"/>
                      </w:rPr>
                      <w:t xml:space="preserve">•   Tel/WhatsApp: +45 51 34 79 29   •   Web: </w:t>
                    </w:r>
                    <w:hyperlink r:id="rId5" w:history="1">
                      <w:r w:rsidR="00BB73D2" w:rsidRPr="00BB73D2">
                        <w:rPr>
                          <w:rStyle w:val="Hyperlink"/>
                          <w:rFonts w:ascii="Asap" w:hAnsi="Asap"/>
                          <w:color w:val="E97132" w:themeColor="accent2"/>
                          <w:sz w:val="16"/>
                          <w:szCs w:val="16"/>
                          <w:lang w:val="en-US"/>
                        </w:rPr>
                        <w:t>https://</w:t>
                      </w:r>
                      <w:r w:rsidR="00BB73D2" w:rsidRPr="00BB73D2">
                        <w:rPr>
                          <w:rStyle w:val="Hyperlink"/>
                          <w:rFonts w:ascii="Asap" w:hAnsi="Asap"/>
                          <w:color w:val="E97132" w:themeColor="accent2"/>
                          <w:sz w:val="16"/>
                          <w:szCs w:val="16"/>
                        </w:rPr>
                        <w:t>theonlineprofessor.</w:t>
                      </w:r>
                      <w:r w:rsidR="00BB73D2" w:rsidRPr="00BB73D2">
                        <w:rPr>
                          <w:rStyle w:val="Hyperlink"/>
                          <w:rFonts w:ascii="Asap" w:hAnsi="Asap"/>
                          <w:color w:val="E97132" w:themeColor="accent2"/>
                          <w:sz w:val="16"/>
                          <w:szCs w:val="16"/>
                          <w:lang w:val="en-US"/>
                        </w:rPr>
                        <w:t>org</w:t>
                      </w:r>
                    </w:hyperlink>
                  </w:p>
                  <w:p w14:paraId="06F60C99" w14:textId="77777777" w:rsidR="00F67F8C" w:rsidRDefault="00F67F8C" w:rsidP="00F67F8C">
                    <w:pPr>
                      <w:pStyle w:val="Sidefod"/>
                      <w:spacing w:line="360" w:lineRule="auto"/>
                      <w:jc w:val="both"/>
                      <w:rPr>
                        <w:rFonts w:ascii="Asap" w:hAnsi="Asap"/>
                        <w:sz w:val="16"/>
                        <w:szCs w:val="16"/>
                      </w:rPr>
                    </w:pPr>
                  </w:p>
                  <w:p w14:paraId="284DF8B7" w14:textId="77777777" w:rsidR="00F67F8C" w:rsidRPr="007766B1" w:rsidRDefault="00F67F8C" w:rsidP="00F67F8C">
                    <w:pPr>
                      <w:pStyle w:val="Sidefod"/>
                      <w:spacing w:line="360" w:lineRule="auto"/>
                      <w:jc w:val="both"/>
                      <w:rPr>
                        <w:rFonts w:ascii="Asap" w:hAnsi="Asap"/>
                        <w:sz w:val="16"/>
                        <w:szCs w:val="16"/>
                      </w:rPr>
                    </w:pPr>
                    <w:r>
                      <w:rPr>
                        <w:rFonts w:ascii="Asap" w:hAnsi="Asap"/>
                        <w:sz w:val="16"/>
                        <w:szCs w:val="16"/>
                      </w:rPr>
                      <w:t xml:space="preserve">                               </w:t>
                    </w:r>
                  </w:p>
                  <w:p w14:paraId="524B419F" w14:textId="77777777" w:rsidR="00F67F8C" w:rsidRDefault="00F67F8C" w:rsidP="00F67F8C">
                    <w:pPr>
                      <w:pStyle w:val="Sidehoved"/>
                      <w:tabs>
                        <w:tab w:val="clear" w:pos="4513"/>
                        <w:tab w:val="clear" w:pos="9026"/>
                        <w:tab w:val="left" w:pos="7908"/>
                      </w:tabs>
                      <w:spacing w:line="360" w:lineRule="auto"/>
                      <w:jc w:val="both"/>
                    </w:pPr>
                    <w:r>
                      <w:tab/>
                    </w:r>
                  </w:p>
                  <w:p w14:paraId="2C2152FF" w14:textId="77777777" w:rsidR="00F67F8C" w:rsidRDefault="00F67F8C" w:rsidP="00F67F8C">
                    <w:pPr>
                      <w:spacing w:line="360" w:lineRule="auto"/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57566" w14:textId="77777777" w:rsidR="00F9386F" w:rsidRDefault="00F9386F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7F898" w14:textId="77777777" w:rsidR="00874599" w:rsidRDefault="00874599" w:rsidP="007766B1">
      <w:r>
        <w:separator/>
      </w:r>
    </w:p>
  </w:footnote>
  <w:footnote w:type="continuationSeparator" w:id="0">
    <w:p w14:paraId="4EF02B2A" w14:textId="77777777" w:rsidR="00874599" w:rsidRDefault="00874599" w:rsidP="007766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A6B0F" w14:textId="77777777" w:rsidR="00F9386F" w:rsidRDefault="00F9386F">
    <w:pPr>
      <w:pStyle w:val="Sidehove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3D3C7" w14:textId="77777777" w:rsidR="007766B1" w:rsidRDefault="007766B1" w:rsidP="007766B1">
    <w:pPr>
      <w:pStyle w:val="Sidefod"/>
      <w:spacing w:line="276" w:lineRule="auto"/>
      <w:jc w:val="both"/>
      <w:rPr>
        <w:rFonts w:ascii="Asap" w:hAnsi="Asap"/>
        <w:sz w:val="16"/>
        <w:szCs w:val="16"/>
      </w:rPr>
    </w:pPr>
  </w:p>
  <w:p w14:paraId="34F03E4E" w14:textId="77777777" w:rsidR="007766B1" w:rsidRPr="007766B1" w:rsidRDefault="007766B1" w:rsidP="007766B1">
    <w:pPr>
      <w:pStyle w:val="Sidefod"/>
      <w:spacing w:line="276" w:lineRule="auto"/>
      <w:jc w:val="both"/>
      <w:rPr>
        <w:rFonts w:ascii="Asap" w:hAnsi="Asap"/>
        <w:sz w:val="16"/>
        <w:szCs w:val="16"/>
      </w:rPr>
    </w:pPr>
    <w:r>
      <w:rPr>
        <w:rFonts w:ascii="Asap" w:hAnsi="Asap"/>
        <w:sz w:val="16"/>
        <w:szCs w:val="16"/>
      </w:rPr>
      <w:t xml:space="preserve">                               </w:t>
    </w:r>
  </w:p>
  <w:p w14:paraId="7F92F4F9" w14:textId="77777777" w:rsidR="007766B1" w:rsidRDefault="007766B1" w:rsidP="007766B1">
    <w:pPr>
      <w:pStyle w:val="Sidehoved"/>
      <w:tabs>
        <w:tab w:val="clear" w:pos="4513"/>
        <w:tab w:val="clear" w:pos="9026"/>
        <w:tab w:val="left" w:pos="7908"/>
      </w:tabs>
      <w:spacing w:line="276" w:lineRule="auto"/>
      <w:jc w:val="both"/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DB705" w14:textId="77777777" w:rsidR="00F9386F" w:rsidRDefault="00F9386F">
    <w:pPr>
      <w:pStyle w:val="Sidehove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attachedTemplate r:id="rId1"/>
  <w:revisionView w:inkAnnotation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301"/>
    <w:rsid w:val="0011284D"/>
    <w:rsid w:val="00260176"/>
    <w:rsid w:val="00696301"/>
    <w:rsid w:val="007766B1"/>
    <w:rsid w:val="00874599"/>
    <w:rsid w:val="00890083"/>
    <w:rsid w:val="00A00175"/>
    <w:rsid w:val="00AD1AD4"/>
    <w:rsid w:val="00BB73D2"/>
    <w:rsid w:val="00BE76DA"/>
    <w:rsid w:val="00D14228"/>
    <w:rsid w:val="00EB1BBC"/>
    <w:rsid w:val="00F67F8C"/>
    <w:rsid w:val="00F93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2465C2"/>
  <w15:chartTrackingRefBased/>
  <w15:docId w15:val="{C93CB04E-0D55-4CEC-9FB2-19BC7C86B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7766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7766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7766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766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766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766B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766B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766B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766B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7766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7766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7766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7766B1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7766B1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7766B1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7766B1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7766B1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7766B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7766B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7766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7766B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7766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7766B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7766B1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7766B1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7766B1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7766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7766B1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7766B1"/>
    <w:rPr>
      <w:b/>
      <w:bCs/>
      <w:smallCaps/>
      <w:color w:val="0F4761" w:themeColor="accent1" w:themeShade="BF"/>
      <w:spacing w:val="5"/>
    </w:rPr>
  </w:style>
  <w:style w:type="paragraph" w:styleId="Sidehoved">
    <w:name w:val="header"/>
    <w:basedOn w:val="Normal"/>
    <w:link w:val="SidehovedTegn"/>
    <w:uiPriority w:val="99"/>
    <w:unhideWhenUsed/>
    <w:rsid w:val="007766B1"/>
    <w:pPr>
      <w:tabs>
        <w:tab w:val="center" w:pos="4513"/>
        <w:tab w:val="right" w:pos="9026"/>
      </w:tabs>
    </w:pPr>
  </w:style>
  <w:style w:type="character" w:customStyle="1" w:styleId="SidehovedTegn">
    <w:name w:val="Sidehoved Tegn"/>
    <w:basedOn w:val="Standardskrifttypeiafsnit"/>
    <w:link w:val="Sidehoved"/>
    <w:uiPriority w:val="99"/>
    <w:rsid w:val="007766B1"/>
  </w:style>
  <w:style w:type="paragraph" w:styleId="Sidefod">
    <w:name w:val="footer"/>
    <w:basedOn w:val="Normal"/>
    <w:link w:val="SidefodTegn"/>
    <w:uiPriority w:val="99"/>
    <w:unhideWhenUsed/>
    <w:rsid w:val="007766B1"/>
    <w:pPr>
      <w:tabs>
        <w:tab w:val="center" w:pos="4513"/>
        <w:tab w:val="right" w:pos="9026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7766B1"/>
  </w:style>
  <w:style w:type="character" w:styleId="Hyperlink">
    <w:name w:val="Hyperlink"/>
    <w:basedOn w:val="Standardskrifttypeiafsnit"/>
    <w:uiPriority w:val="99"/>
    <w:unhideWhenUsed/>
    <w:rsid w:val="0011284D"/>
    <w:rPr>
      <w:color w:val="467886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11284D"/>
    <w:rPr>
      <w:color w:val="605E5C"/>
      <w:shd w:val="clear" w:color="auto" w:fill="E1DFDD"/>
    </w:rPr>
  </w:style>
  <w:style w:type="character" w:styleId="BesgtLink">
    <w:name w:val="FollowedHyperlink"/>
    <w:basedOn w:val="Standardskrifttypeiafsnit"/>
    <w:uiPriority w:val="99"/>
    <w:semiHidden/>
    <w:unhideWhenUsed/>
    <w:rsid w:val="00F67F8C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theonlineprofessor.org" TargetMode="External"/><Relationship Id="rId2" Type="http://schemas.openxmlformats.org/officeDocument/2006/relationships/hyperlink" Target="mailto:nicolaiwn@gmail.com" TargetMode="External"/><Relationship Id="rId1" Type="http://schemas.openxmlformats.org/officeDocument/2006/relationships/image" Target="media/image1.jpeg"/><Relationship Id="rId5" Type="http://schemas.openxmlformats.org/officeDocument/2006/relationships/hyperlink" Target="https://theonlineprofessor.org" TargetMode="External"/><Relationship Id="rId4" Type="http://schemas.openxmlformats.org/officeDocument/2006/relationships/hyperlink" Target="mailto:nicolaiwn@gmail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col\OneDrive%20-%20Dansk%20Bibel%20Institut\Dokumenter\ARB_TheWell\TheOnlineProfessor\Branding%202024%20v.01\Templates\TOP_brevpapir_v.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TOP_brevpapir_v.01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Nicolai Winther-Nielsen</dc:creator>
  <cp:keywords/>
  <dc:description/>
  <cp:lastModifiedBy>Nicolai Winther-Nielsen</cp:lastModifiedBy>
  <cp:revision>3</cp:revision>
  <dcterms:created xsi:type="dcterms:W3CDTF">2025-11-22T19:13:00Z</dcterms:created>
  <dcterms:modified xsi:type="dcterms:W3CDTF">2025-11-22T19:17:00Z</dcterms:modified>
</cp:coreProperties>
</file>